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3B71FE0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55BDD" w:rsidRPr="004276DB">
        <w:rPr>
          <w:rFonts w:cs="Arial"/>
          <w:bCs/>
          <w:sz w:val="22"/>
          <w:lang w:val="en-US"/>
        </w:rPr>
        <w:t>1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DF7447">
        <w:rPr>
          <w:rFonts w:cs="Arial"/>
          <w:bCs/>
          <w:sz w:val="22"/>
          <w:lang w:val="en-US"/>
        </w:rPr>
        <w:t>0981</w:t>
      </w:r>
    </w:p>
    <w:p w14:paraId="1E676814" w14:textId="77777777" w:rsidR="000F7ECB" w:rsidRPr="002771C4" w:rsidRDefault="00055BD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D4ECB37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E0AB7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64A26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26.501_CR0059R5_(Rel-18)_5GMS_Ph2</cp:lastModifiedBy>
  <cp:revision>4</cp:revision>
  <dcterms:created xsi:type="dcterms:W3CDTF">2023-08-24T05:02:00Z</dcterms:created>
  <dcterms:modified xsi:type="dcterms:W3CDTF">2023-09-05T19:09:00Z</dcterms:modified>
</cp:coreProperties>
</file>